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80" w:type="dxa"/>
        <w:jc w:val="right"/>
        <w:tblInd w:w="93" w:type="dxa"/>
        <w:tblLook w:val="00A0"/>
      </w:tblPr>
      <w:tblGrid>
        <w:gridCol w:w="4880"/>
      </w:tblGrid>
      <w:tr w:rsidR="00A96319" w:rsidRPr="005B3173" w:rsidTr="006C2769">
        <w:trPr>
          <w:trHeight w:val="367"/>
          <w:jc w:val="right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6319" w:rsidRPr="009B41DD" w:rsidRDefault="00A96319" w:rsidP="009B41DD">
            <w:pPr>
              <w:spacing w:after="0" w:line="240" w:lineRule="auto"/>
              <w:jc w:val="right"/>
            </w:pPr>
            <w:r w:rsidRPr="009B41DD">
              <w:rPr>
                <w:rFonts w:ascii="Times New Roman" w:hAnsi="Times New Roman"/>
              </w:rPr>
              <w:t>Приложение 2</w:t>
            </w:r>
          </w:p>
        </w:tc>
      </w:tr>
      <w:tr w:rsidR="00A96319" w:rsidRPr="005B3173" w:rsidTr="001709C0">
        <w:trPr>
          <w:trHeight w:val="963"/>
          <w:jc w:val="right"/>
        </w:trPr>
        <w:tc>
          <w:tcPr>
            <w:tcW w:w="4880" w:type="dxa"/>
            <w:tcBorders>
              <w:top w:val="nil"/>
              <w:left w:val="nil"/>
              <w:right w:val="nil"/>
            </w:tcBorders>
            <w:vAlign w:val="bottom"/>
          </w:tcPr>
          <w:p w:rsidR="00A96319" w:rsidRPr="009B41DD" w:rsidRDefault="00A96319" w:rsidP="009B41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B41DD">
              <w:rPr>
                <w:rFonts w:ascii="Times New Roman" w:hAnsi="Times New Roman"/>
              </w:rPr>
              <w:t>к Муниципальной программе города Ржева Тверской области "Развитие физической культуры и спорта города Ржева</w:t>
            </w:r>
          </w:p>
          <w:p w:rsidR="00A96319" w:rsidRPr="009B41DD" w:rsidRDefault="00A96319" w:rsidP="009B41D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B41DD">
              <w:rPr>
                <w:rFonts w:ascii="Times New Roman" w:hAnsi="Times New Roman"/>
              </w:rPr>
              <w:t>Тверской области" на 2014 - 2019 годы</w:t>
            </w:r>
          </w:p>
        </w:tc>
      </w:tr>
    </w:tbl>
    <w:p w:rsidR="00A96319" w:rsidRDefault="00A96319" w:rsidP="007B09F4">
      <w:pPr>
        <w:spacing w:line="168" w:lineRule="auto"/>
        <w:contextualSpacing/>
        <w:jc w:val="center"/>
        <w:rPr>
          <w:rFonts w:ascii="Times New Roman" w:hAnsi="Times New Roman"/>
        </w:rPr>
      </w:pPr>
    </w:p>
    <w:p w:rsidR="00A96319" w:rsidRPr="009B41DD" w:rsidRDefault="00A96319" w:rsidP="009B41DD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9B41DD">
        <w:rPr>
          <w:rFonts w:ascii="Times New Roman" w:hAnsi="Times New Roman"/>
          <w:b/>
        </w:rPr>
        <w:t xml:space="preserve">Характеристика основных показателей Муниципальной программы города Ржева Тверской области </w:t>
      </w:r>
    </w:p>
    <w:p w:rsidR="00A96319" w:rsidRPr="009B41DD" w:rsidRDefault="00A96319" w:rsidP="009B41DD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9B41DD">
        <w:rPr>
          <w:rFonts w:ascii="Times New Roman" w:hAnsi="Times New Roman"/>
          <w:b/>
        </w:rPr>
        <w:t xml:space="preserve">  "Развитие физической культуры и спорта города Ржева Тверской области" на 2014 - 2019 годы</w:t>
      </w:r>
    </w:p>
    <w:p w:rsidR="00A96319" w:rsidRDefault="00A96319" w:rsidP="00F16252">
      <w:pPr>
        <w:pStyle w:val="ConsPlusNormal"/>
        <w:ind w:firstLine="539"/>
        <w:jc w:val="both"/>
      </w:pPr>
      <w:r>
        <w:t>1. Программа - муниципальная программа города Ржева Тверской области.</w:t>
      </w:r>
    </w:p>
    <w:p w:rsidR="00A96319" w:rsidRDefault="00A96319" w:rsidP="00F16252">
      <w:pPr>
        <w:pStyle w:val="ConsPlusNormal"/>
        <w:ind w:firstLine="539"/>
        <w:jc w:val="both"/>
      </w:pPr>
      <w:r>
        <w:t>2. Цель - цель муниципальной программы города Ржева Тверской области.</w:t>
      </w:r>
    </w:p>
    <w:p w:rsidR="00A96319" w:rsidRDefault="00A96319" w:rsidP="00F16252">
      <w:pPr>
        <w:pStyle w:val="ConsPlusNormal"/>
        <w:ind w:firstLine="539"/>
        <w:jc w:val="both"/>
      </w:pPr>
      <w:r>
        <w:t>3. Подпрограмма - подпрограмма муниципальной программы города Ржева Тверской области.</w:t>
      </w:r>
    </w:p>
    <w:p w:rsidR="00A96319" w:rsidRDefault="00A96319" w:rsidP="00F16252">
      <w:pPr>
        <w:pStyle w:val="ConsPlusNormal"/>
        <w:ind w:firstLine="539"/>
        <w:jc w:val="both"/>
      </w:pPr>
      <w:r>
        <w:t>4. Задача - задача подпрограммы.</w:t>
      </w:r>
    </w:p>
    <w:p w:rsidR="00A96319" w:rsidRDefault="00A96319" w:rsidP="00F16252">
      <w:pPr>
        <w:pStyle w:val="ConsPlusNormal"/>
        <w:ind w:firstLine="539"/>
        <w:jc w:val="both"/>
      </w:pPr>
      <w:r>
        <w:t>5. Показатель - показатель цели программы, показатель задачи подпрограммы.</w:t>
      </w:r>
    </w:p>
    <w:tbl>
      <w:tblPr>
        <w:tblpPr w:leftFromText="180" w:rightFromText="180" w:vertAnchor="text" w:horzAnchor="page" w:tblpX="658" w:tblpY="155"/>
        <w:tblW w:w="14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7"/>
        <w:gridCol w:w="1276"/>
        <w:gridCol w:w="4678"/>
        <w:gridCol w:w="3427"/>
      </w:tblGrid>
      <w:tr w:rsidR="00A96319" w:rsidRPr="005B3173" w:rsidTr="00F16252">
        <w:trPr>
          <w:trHeight w:val="1009"/>
        </w:trPr>
        <w:tc>
          <w:tcPr>
            <w:tcW w:w="5527" w:type="dxa"/>
            <w:tcBorders>
              <w:left w:val="single" w:sz="4" w:space="0" w:color="auto"/>
            </w:tcBorders>
            <w:vAlign w:val="center"/>
          </w:tcPr>
          <w:p w:rsidR="00A96319" w:rsidRPr="005B3173" w:rsidRDefault="00A96319" w:rsidP="00F162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Единица  измерения</w:t>
            </w:r>
          </w:p>
        </w:tc>
        <w:tc>
          <w:tcPr>
            <w:tcW w:w="4678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Методика расчета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показателя</w:t>
            </w:r>
          </w:p>
        </w:tc>
        <w:tc>
          <w:tcPr>
            <w:tcW w:w="34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Источник получения информации для расчета значения показател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A96319" w:rsidRPr="005B3173" w:rsidTr="00F16252">
        <w:trPr>
          <w:trHeight w:val="814"/>
        </w:trPr>
        <w:tc>
          <w:tcPr>
            <w:tcW w:w="5527" w:type="dxa"/>
            <w:vAlign w:val="center"/>
          </w:tcPr>
          <w:p w:rsidR="00A96319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6D10">
              <w:rPr>
                <w:rFonts w:ascii="Times New Roman" w:hAnsi="Times New Roman"/>
                <w:sz w:val="20"/>
                <w:szCs w:val="20"/>
              </w:rPr>
              <w:t>Муниципальная программа города Ржева Тверской области   "Развитие физической культуры и спорта города Ржева Тверск</w:t>
            </w:r>
            <w:r>
              <w:rPr>
                <w:rFonts w:ascii="Times New Roman" w:hAnsi="Times New Roman"/>
                <w:sz w:val="20"/>
                <w:szCs w:val="20"/>
              </w:rPr>
              <w:t>ой области" на 2014 - 2019 годы</w:t>
            </w:r>
          </w:p>
          <w:p w:rsidR="00A96319" w:rsidRPr="007C6D10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814"/>
        </w:trPr>
        <w:tc>
          <w:tcPr>
            <w:tcW w:w="5527" w:type="dxa"/>
            <w:vAlign w:val="center"/>
          </w:tcPr>
          <w:p w:rsidR="00A96319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6D10">
              <w:rPr>
                <w:rFonts w:ascii="Times New Roman" w:hAnsi="Times New Roman"/>
                <w:b/>
                <w:sz w:val="20"/>
                <w:szCs w:val="20"/>
              </w:rPr>
              <w:t>Цель</w:t>
            </w:r>
            <w:r w:rsidRPr="007C6D10">
              <w:rPr>
                <w:rFonts w:ascii="Times New Roman" w:hAnsi="Times New Roman"/>
                <w:sz w:val="20"/>
                <w:szCs w:val="20"/>
              </w:rPr>
              <w:t xml:space="preserve">  «Создание условий для максимального вовлечения населения города Ржева в систематические занятия физической культурой и массовым спортом, дальнейшего развития спорта высших достижений, включая </w:t>
            </w:r>
            <w:r>
              <w:rPr>
                <w:rFonts w:ascii="Times New Roman" w:hAnsi="Times New Roman"/>
                <w:sz w:val="20"/>
                <w:szCs w:val="20"/>
              </w:rPr>
              <w:t>подготовку спортивного резерва»</w:t>
            </w:r>
          </w:p>
          <w:p w:rsidR="00A96319" w:rsidRPr="007C6D10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814"/>
        </w:trPr>
        <w:tc>
          <w:tcPr>
            <w:tcW w:w="5527" w:type="dxa"/>
            <w:vAlign w:val="center"/>
          </w:tcPr>
          <w:p w:rsidR="00A96319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6D10">
              <w:rPr>
                <w:rFonts w:ascii="Times New Roman" w:hAnsi="Times New Roman"/>
                <w:b/>
                <w:sz w:val="20"/>
                <w:szCs w:val="20"/>
              </w:rPr>
              <w:t>Показатель 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Удельный вес населения города Ржева, систематически занимающегося физической культурой и спортом в общей численности жителей </w:t>
            </w:r>
            <w:r>
              <w:rPr>
                <w:rFonts w:ascii="Times New Roman" w:hAnsi="Times New Roman"/>
                <w:sz w:val="20"/>
                <w:szCs w:val="20"/>
              </w:rPr>
              <w:t>города Ржева</w:t>
            </w:r>
          </w:p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занимающихся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физической культурой и спортом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/общая численность населения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города Ржева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в Комитет по физической культуре и спорту Тверской области</w:t>
            </w:r>
          </w:p>
        </w:tc>
      </w:tr>
      <w:tr w:rsidR="00A96319" w:rsidRPr="005B3173" w:rsidTr="00F16252">
        <w:trPr>
          <w:trHeight w:val="328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C6D10">
              <w:rPr>
                <w:rFonts w:ascii="Times New Roman" w:hAnsi="Times New Roman"/>
                <w:b/>
                <w:sz w:val="20"/>
                <w:szCs w:val="20"/>
              </w:rPr>
              <w:t>Показатель 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обучающихся и студентов ,занимающихся физической культурой и спортом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/ общая численность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обучающихся и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студентов * 100%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в Комитет по физической культуре и спорту Тверской области</w:t>
            </w:r>
          </w:p>
        </w:tc>
      </w:tr>
      <w:tr w:rsidR="00A96319" w:rsidRPr="005B3173" w:rsidTr="00F16252">
        <w:trPr>
          <w:trHeight w:val="648"/>
        </w:trPr>
        <w:tc>
          <w:tcPr>
            <w:tcW w:w="5527" w:type="dxa"/>
            <w:vAlign w:val="center"/>
          </w:tcPr>
          <w:p w:rsidR="00A96319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4FAD">
              <w:rPr>
                <w:rFonts w:ascii="Times New Roman" w:hAnsi="Times New Roman"/>
                <w:b/>
                <w:sz w:val="20"/>
                <w:szCs w:val="20"/>
              </w:rPr>
              <w:t>Показатель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спортсменов города Ржева, включенных в составы спортивных сборных команд Тверской области и Российской Федерации</w:t>
            </w:r>
          </w:p>
          <w:p w:rsidR="00A96319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Заявочные листы сборных команд Тверской области и Российской Федерации</w:t>
            </w:r>
          </w:p>
        </w:tc>
      </w:tr>
      <w:tr w:rsidR="00A96319" w:rsidRPr="005B3173" w:rsidTr="009B41DD">
        <w:trPr>
          <w:trHeight w:val="165"/>
        </w:trPr>
        <w:tc>
          <w:tcPr>
            <w:tcW w:w="5527" w:type="dxa"/>
            <w:shd w:val="clear" w:color="auto" w:fill="FFFF00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4FAD">
              <w:rPr>
                <w:rFonts w:ascii="Times New Roman" w:hAnsi="Times New Roman"/>
                <w:b/>
                <w:sz w:val="20"/>
                <w:szCs w:val="20"/>
              </w:rPr>
              <w:t>Подпрограмма 1</w:t>
            </w:r>
            <w:r w:rsidRPr="008C4FAD">
              <w:rPr>
                <w:rFonts w:ascii="Times New Roman" w:hAnsi="Times New Roman"/>
                <w:sz w:val="20"/>
                <w:szCs w:val="20"/>
              </w:rPr>
              <w:t xml:space="preserve">  "Развитие образовательных учреждений дополнительного образования детей, подведомственных Комитету по физической культуре и спорту администрации города Ржева Тверской области"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469"/>
        </w:trPr>
        <w:tc>
          <w:tcPr>
            <w:tcW w:w="5527" w:type="dxa"/>
            <w:vAlign w:val="center"/>
          </w:tcPr>
          <w:p w:rsidR="00A96319" w:rsidRPr="008C4FAD" w:rsidRDefault="00A96319" w:rsidP="00F162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C4FAD">
              <w:rPr>
                <w:rFonts w:ascii="Times New Roman" w:hAnsi="Times New Roman"/>
                <w:b/>
                <w:sz w:val="20"/>
                <w:szCs w:val="20"/>
              </w:rPr>
              <w:t>Задача    «</w:t>
            </w:r>
            <w:r w:rsidRPr="008C4FAD">
              <w:rPr>
                <w:rFonts w:ascii="Times New Roman" w:hAnsi="Times New Roman"/>
                <w:sz w:val="20"/>
                <w:szCs w:val="20"/>
              </w:rPr>
              <w:t>Создание условий для развития системы дополнительного образования детей в области физической культуры и спорта города Ржева Тверской области»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469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C4FAD">
              <w:rPr>
                <w:rFonts w:ascii="Times New Roman" w:hAnsi="Times New Roman"/>
                <w:b/>
                <w:sz w:val="20"/>
                <w:szCs w:val="20"/>
              </w:rPr>
              <w:t>Показатель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Доля расходов бюджета города Ржева на дополнительное образование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области физической культурой и спортом 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в общем объеме средств, выделенных на </w:t>
            </w:r>
            <w:r>
              <w:rPr>
                <w:rFonts w:ascii="Times New Roman" w:hAnsi="Times New Roman"/>
                <w:sz w:val="20"/>
                <w:szCs w:val="20"/>
              </w:rPr>
              <w:t>Программу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Расходы бюджета города Ржева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дополнительное образование в области физической культуры и спорта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/общий объем расходов</w:t>
            </w:r>
            <w:r>
              <w:rPr>
                <w:rFonts w:ascii="Times New Roman" w:hAnsi="Times New Roman"/>
                <w:sz w:val="20"/>
                <w:szCs w:val="20"/>
              </w:rPr>
              <w:t>, выделенных на Программу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* 100%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017 год и плановый период 2014 - 2019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годов</w:t>
            </w:r>
          </w:p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328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4FAD">
              <w:rPr>
                <w:rFonts w:ascii="Times New Roman" w:hAnsi="Times New Roman"/>
                <w:b/>
                <w:sz w:val="20"/>
                <w:szCs w:val="20"/>
              </w:rPr>
              <w:t>Показатель 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Доля детей, пользующаяся образовательными услугами в учреждениях дополнительного образования детей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(УДОД)  в области физкультуры и спорта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детей, пользующихся образовательными услугами в УДОД/общее количество детей </w:t>
            </w:r>
            <w:r>
              <w:rPr>
                <w:rFonts w:ascii="Times New Roman" w:hAnsi="Times New Roman"/>
                <w:sz w:val="20"/>
                <w:szCs w:val="20"/>
              </w:rPr>
              <w:t>в городе Ржеве Тверской области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A96319" w:rsidRPr="005B3173" w:rsidTr="00F16252">
        <w:trPr>
          <w:trHeight w:val="281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4FAD">
              <w:rPr>
                <w:rFonts w:ascii="Times New Roman" w:hAnsi="Times New Roman"/>
                <w:b/>
                <w:sz w:val="20"/>
                <w:szCs w:val="20"/>
              </w:rPr>
              <w:t>Показатель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Степень  удовлетворенности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обучающихся  в   УДОД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услуг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ами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дополнительного образования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детей в области физкультуры и спорта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детей, удовлетворенных услугами УДОД спортивной направленности / Общее к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оличество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детей, пользующихся образовательными услугами в УДОД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* 100%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Социологические 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(проводят работники спортивных школ, работники  Комитета по физической культуре и спорту Администрации города Ржева)</w:t>
            </w:r>
          </w:p>
        </w:tc>
      </w:tr>
      <w:tr w:rsidR="00A96319" w:rsidRPr="005B3173" w:rsidTr="00F16252">
        <w:trPr>
          <w:trHeight w:val="648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4FAD">
              <w:rPr>
                <w:rFonts w:ascii="Times New Roman" w:hAnsi="Times New Roman"/>
                <w:b/>
                <w:sz w:val="20"/>
                <w:szCs w:val="20"/>
              </w:rPr>
              <w:t>Задача  2</w:t>
            </w:r>
            <w:r w:rsidRPr="008C4FAD">
              <w:rPr>
                <w:rFonts w:ascii="Times New Roman" w:hAnsi="Times New Roman"/>
                <w:sz w:val="20"/>
                <w:szCs w:val="20"/>
              </w:rPr>
              <w:t xml:space="preserve">  "Совершенствование механизмов управления системой учреждений дополнительного образования детей в области физической культуры и спорта города Ржева Тверской области"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648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4FA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Показатель 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Процент обеспеченности УДОД в области физкультуры и спорта города Ржева Тверской области в соответствии с нормативами, необходимыми для качественного оказания муниципальных услуг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Фактическая обеспеченность УДОД/ норматив обеспеченности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УДОД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A96319" w:rsidRPr="005B3173" w:rsidTr="00F16252">
        <w:trPr>
          <w:trHeight w:val="648"/>
        </w:trPr>
        <w:tc>
          <w:tcPr>
            <w:tcW w:w="5527" w:type="dxa"/>
            <w:shd w:val="clear" w:color="auto" w:fill="FFFF00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3D73">
              <w:rPr>
                <w:rFonts w:ascii="Times New Roman" w:hAnsi="Times New Roman"/>
                <w:b/>
                <w:sz w:val="20"/>
                <w:szCs w:val="20"/>
              </w:rPr>
              <w:t>Подпрограмма 2</w:t>
            </w:r>
            <w:r w:rsidRPr="00D13D73">
              <w:rPr>
                <w:rFonts w:ascii="Times New Roman" w:hAnsi="Times New Roman"/>
                <w:sz w:val="20"/>
                <w:szCs w:val="20"/>
              </w:rPr>
              <w:t xml:space="preserve"> "Развитие спорта высших достижений"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648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3D73">
              <w:rPr>
                <w:rFonts w:ascii="Times New Roman" w:hAnsi="Times New Roman"/>
                <w:b/>
                <w:sz w:val="20"/>
                <w:szCs w:val="20"/>
              </w:rPr>
              <w:t>Задача   1</w:t>
            </w:r>
            <w:r w:rsidRPr="00D13D73">
              <w:rPr>
                <w:rFonts w:ascii="Times New Roman" w:hAnsi="Times New Roman"/>
                <w:sz w:val="20"/>
                <w:szCs w:val="20"/>
              </w:rPr>
              <w:t xml:space="preserve">   Совершенствование системы подготовки спортсменов высокого класса, включая управление тренировочным процессом подготовки спортсменов высокого класса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648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4FA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Показатель 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спортсменов города Ржева, входящих в состав сборных Тверской области и России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Заявочные листы соревнований</w:t>
            </w:r>
          </w:p>
        </w:tc>
      </w:tr>
      <w:tr w:rsidR="00A96319" w:rsidRPr="005B3173" w:rsidTr="00F16252">
        <w:trPr>
          <w:trHeight w:val="648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3D73">
              <w:rPr>
                <w:rFonts w:ascii="Times New Roman" w:hAnsi="Times New Roman"/>
                <w:b/>
                <w:sz w:val="20"/>
                <w:szCs w:val="20"/>
              </w:rPr>
              <w:t>Задача   2</w:t>
            </w:r>
            <w:r w:rsidRPr="00D13D73">
              <w:rPr>
                <w:rFonts w:ascii="Times New Roman" w:hAnsi="Times New Roman"/>
                <w:sz w:val="20"/>
                <w:szCs w:val="20"/>
              </w:rPr>
              <w:t xml:space="preserve"> «Формирование и обеспечение эффективной системы организации и проведения в городе Ржеве межрегиональных, всероссийских и международных спортивных соревнований»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648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3D73">
              <w:rPr>
                <w:rFonts w:ascii="Times New Roman" w:hAnsi="Times New Roman"/>
                <w:b/>
                <w:sz w:val="20"/>
                <w:szCs w:val="20"/>
              </w:rPr>
              <w:t>Показатель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мероприятий регионального, всероссийского и международного уровней, проведенных на территории города Ржева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A96319" w:rsidRPr="005B3173" w:rsidTr="00F16252">
        <w:trPr>
          <w:trHeight w:val="942"/>
        </w:trPr>
        <w:tc>
          <w:tcPr>
            <w:tcW w:w="5527" w:type="dxa"/>
            <w:shd w:val="clear" w:color="auto" w:fill="FFFF00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3D73">
              <w:rPr>
                <w:rFonts w:ascii="Times New Roman" w:hAnsi="Times New Roman"/>
                <w:b/>
                <w:sz w:val="20"/>
                <w:szCs w:val="20"/>
              </w:rPr>
              <w:t>Подпрограмма 3</w:t>
            </w:r>
            <w:r w:rsidRPr="00D13D73">
              <w:rPr>
                <w:rFonts w:ascii="Times New Roman" w:hAnsi="Times New Roman"/>
                <w:sz w:val="20"/>
                <w:szCs w:val="20"/>
              </w:rPr>
              <w:t xml:space="preserve"> "Обеспечение условий для развития на территории города Ржева физической культуры и массового спорта"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942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3D73">
              <w:rPr>
                <w:rFonts w:ascii="Times New Roman" w:hAnsi="Times New Roman"/>
                <w:b/>
                <w:sz w:val="20"/>
                <w:szCs w:val="20"/>
              </w:rPr>
              <w:t>Задача  1</w:t>
            </w:r>
            <w:r w:rsidRPr="00D13D73">
              <w:rPr>
                <w:rFonts w:ascii="Times New Roman" w:hAnsi="Times New Roman"/>
                <w:sz w:val="20"/>
                <w:szCs w:val="20"/>
              </w:rPr>
              <w:t xml:space="preserve"> "Развитие материально-технической базы для проведения массовых физкультурно-спортивных мероприятий и оказания физкультурно-оздоровительных услуг населению в городе Ржеве"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C04FB1">
        <w:trPr>
          <w:trHeight w:val="261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3D73">
              <w:rPr>
                <w:rFonts w:ascii="Times New Roman" w:hAnsi="Times New Roman"/>
                <w:b/>
                <w:sz w:val="20"/>
                <w:szCs w:val="20"/>
              </w:rPr>
              <w:t>Показатель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спортивных сооружений 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в Комитет по физической культуре и спорту Тверской области</w:t>
            </w:r>
          </w:p>
        </w:tc>
      </w:tr>
      <w:tr w:rsidR="00A96319" w:rsidRPr="005B3173" w:rsidTr="00F16252">
        <w:trPr>
          <w:trHeight w:val="458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270">
              <w:rPr>
                <w:rFonts w:ascii="Times New Roman" w:hAnsi="Times New Roman"/>
                <w:b/>
                <w:sz w:val="20"/>
                <w:szCs w:val="20"/>
              </w:rPr>
              <w:t>Задача 2</w:t>
            </w:r>
            <w:r w:rsidRPr="00EC3270">
              <w:rPr>
                <w:rFonts w:ascii="Times New Roman" w:hAnsi="Times New Roman"/>
                <w:sz w:val="20"/>
                <w:szCs w:val="20"/>
              </w:rPr>
              <w:t xml:space="preserve"> "Формирование у населения устойчивого интереса и стимулируемой городом потребности в регулярных занятиях физической культурой и спортом, традиций и навыков здорового образа жизни, повышению уровня образованности в области физической культуры и спорта"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458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D13D73">
              <w:rPr>
                <w:rFonts w:ascii="Times New Roman" w:hAnsi="Times New Roman"/>
                <w:b/>
                <w:sz w:val="20"/>
                <w:szCs w:val="20"/>
              </w:rPr>
              <w:t>Показатель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населения города Ржева, систематически занимающиеся физической культурой и спортом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A96319" w:rsidRPr="005B3173" w:rsidTr="00F16252">
        <w:trPr>
          <w:trHeight w:val="648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3D73">
              <w:rPr>
                <w:rFonts w:ascii="Times New Roman" w:hAnsi="Times New Roman"/>
                <w:b/>
                <w:sz w:val="20"/>
                <w:szCs w:val="20"/>
              </w:rPr>
              <w:t xml:space="preserve">Показатель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участников спортивно-массовых мероприятий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A96319" w:rsidRPr="005B3173" w:rsidTr="00F16252">
        <w:trPr>
          <w:trHeight w:val="486"/>
        </w:trPr>
        <w:tc>
          <w:tcPr>
            <w:tcW w:w="5527" w:type="dxa"/>
            <w:shd w:val="clear" w:color="auto" w:fill="FFFF00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270">
              <w:rPr>
                <w:rFonts w:ascii="Times New Roman" w:hAnsi="Times New Roman"/>
                <w:b/>
                <w:sz w:val="20"/>
                <w:szCs w:val="20"/>
              </w:rPr>
              <w:t>Подпрограмма 4</w:t>
            </w:r>
            <w:r w:rsidRPr="00EC3270">
              <w:rPr>
                <w:rFonts w:ascii="Times New Roman" w:hAnsi="Times New Roman"/>
                <w:sz w:val="20"/>
                <w:szCs w:val="20"/>
              </w:rPr>
              <w:t xml:space="preserve"> "Разработка и внедрение комплекса мер по противопожарной безопасности спортивных объектов"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486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270">
              <w:rPr>
                <w:rFonts w:ascii="Times New Roman" w:hAnsi="Times New Roman"/>
                <w:b/>
                <w:sz w:val="20"/>
                <w:szCs w:val="20"/>
              </w:rPr>
              <w:t>Задача  1</w:t>
            </w:r>
            <w:r w:rsidRPr="00EC3270">
              <w:rPr>
                <w:rFonts w:ascii="Times New Roman" w:hAnsi="Times New Roman"/>
                <w:sz w:val="20"/>
                <w:szCs w:val="20"/>
              </w:rPr>
              <w:t xml:space="preserve"> "Обучение знаниям и навыкам поведения обучающихся и сотрудников в случаях возникновения чрезвычайных ситуаций и пожаров"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486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D13D73">
              <w:rPr>
                <w:rFonts w:ascii="Times New Roman" w:hAnsi="Times New Roman"/>
                <w:b/>
                <w:sz w:val="20"/>
                <w:szCs w:val="20"/>
              </w:rPr>
              <w:t>Показатель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человек, обученных знаниям и навыкам поведения в чрезвычайных ситуациях и в случаях пожаров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A96319" w:rsidRPr="005B3173" w:rsidTr="00F16252">
        <w:trPr>
          <w:trHeight w:val="486"/>
        </w:trPr>
        <w:tc>
          <w:tcPr>
            <w:tcW w:w="5527" w:type="dxa"/>
            <w:vAlign w:val="center"/>
          </w:tcPr>
          <w:p w:rsidR="00A96319" w:rsidRPr="00D13D73" w:rsidRDefault="00A96319" w:rsidP="00F1625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539D5">
              <w:rPr>
                <w:rFonts w:ascii="Times New Roman" w:hAnsi="Times New Roman"/>
                <w:b/>
                <w:sz w:val="20"/>
                <w:szCs w:val="20"/>
              </w:rPr>
              <w:t xml:space="preserve">Задача   2  </w:t>
            </w:r>
            <w:r w:rsidRPr="004539D5">
              <w:rPr>
                <w:rFonts w:ascii="Times New Roman" w:hAnsi="Times New Roman"/>
                <w:sz w:val="20"/>
                <w:szCs w:val="20"/>
              </w:rPr>
              <w:t>"Разработка и внедрение систем автоматической пожарной сигнализации, оповещение людей при пожаре"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639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D13D73">
              <w:rPr>
                <w:rFonts w:ascii="Times New Roman" w:hAnsi="Times New Roman"/>
                <w:b/>
                <w:sz w:val="20"/>
                <w:szCs w:val="20"/>
              </w:rPr>
              <w:t>Показатель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объектов, на которых внедрили системы автоматической пожарной сигнализации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A96319" w:rsidRPr="005B3173" w:rsidTr="00F16252">
        <w:trPr>
          <w:trHeight w:val="892"/>
        </w:trPr>
        <w:tc>
          <w:tcPr>
            <w:tcW w:w="5527" w:type="dxa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D13D73">
              <w:rPr>
                <w:rFonts w:ascii="Times New Roman" w:hAnsi="Times New Roman"/>
                <w:b/>
                <w:sz w:val="20"/>
                <w:szCs w:val="20"/>
              </w:rPr>
              <w:t xml:space="preserve">Показатель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 </w:t>
            </w: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>Доля спортивных объектов, на которых внедрили системы автоматической пожарной сигнализации в общем объ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еме спортивных объектов, на которых </w:t>
            </w: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 xml:space="preserve"> необходимо внедрить систему автоматической пожарной сигнализации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A96319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Количество </w:t>
            </w: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>спортивных объектов, на которых внедрили системы автоматической пожарной сигнализации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/ общее количество  спортивных объектов, на которых </w:t>
            </w: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 xml:space="preserve"> необходимо внедрить систему автоматической пожарной сигнализации</w:t>
            </w:r>
          </w:p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водной бюджетной росписи на 2015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 и плановый период 2015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годов</w:t>
            </w:r>
          </w:p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579"/>
        </w:trPr>
        <w:tc>
          <w:tcPr>
            <w:tcW w:w="5527" w:type="dxa"/>
            <w:shd w:val="clear" w:color="auto" w:fill="FFFF00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270">
              <w:rPr>
                <w:rFonts w:ascii="Times New Roman" w:hAnsi="Times New Roman"/>
                <w:sz w:val="20"/>
                <w:szCs w:val="20"/>
              </w:rPr>
              <w:t>Подпрограмма 5 "Проведение ремонта объектов спорта"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579"/>
        </w:trPr>
        <w:tc>
          <w:tcPr>
            <w:tcW w:w="5527" w:type="dxa"/>
            <w:vAlign w:val="center"/>
          </w:tcPr>
          <w:p w:rsidR="00A96319" w:rsidRPr="007B09F4" w:rsidRDefault="00A96319" w:rsidP="00F162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B09F4">
              <w:rPr>
                <w:rFonts w:ascii="Times New Roman" w:hAnsi="Times New Roman"/>
                <w:b/>
                <w:sz w:val="18"/>
                <w:szCs w:val="18"/>
              </w:rPr>
              <w:t>Задача  1</w:t>
            </w:r>
            <w:r w:rsidRPr="007B09F4">
              <w:rPr>
                <w:rFonts w:ascii="Times New Roman" w:hAnsi="Times New Roman"/>
                <w:sz w:val="18"/>
                <w:szCs w:val="18"/>
              </w:rPr>
              <w:t xml:space="preserve"> "Обследование учреждений дополнительного образования в области «Физическая культура и спорт» города Ржева, в которых необходимо выполнить капитальный и текущий ремонт с учетом норматив</w:t>
            </w:r>
            <w:r>
              <w:rPr>
                <w:rFonts w:ascii="Times New Roman" w:hAnsi="Times New Roman"/>
                <w:sz w:val="18"/>
                <w:szCs w:val="18"/>
              </w:rPr>
              <w:t>ных сроков эксплуатации зданий"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579"/>
        </w:trPr>
        <w:tc>
          <w:tcPr>
            <w:tcW w:w="5527" w:type="dxa"/>
            <w:vAlign w:val="center"/>
          </w:tcPr>
          <w:p w:rsidR="00A96319" w:rsidRPr="007B09F4" w:rsidRDefault="00A96319" w:rsidP="00F162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B09F4">
              <w:rPr>
                <w:rFonts w:ascii="Times New Roman" w:hAnsi="Times New Roman"/>
                <w:b/>
                <w:sz w:val="18"/>
                <w:szCs w:val="18"/>
              </w:rPr>
              <w:t>Показатель 1</w:t>
            </w:r>
            <w:r w:rsidRPr="007B09F4">
              <w:rPr>
                <w:rFonts w:ascii="Times New Roman" w:hAnsi="Times New Roman"/>
                <w:sz w:val="18"/>
                <w:szCs w:val="18"/>
              </w:rPr>
              <w:t xml:space="preserve"> Доля спортивных  сооружений города Ржева Тверской области, требующих </w:t>
            </w:r>
            <w:r>
              <w:rPr>
                <w:rFonts w:ascii="Times New Roman" w:hAnsi="Times New Roman"/>
                <w:sz w:val="18"/>
                <w:szCs w:val="18"/>
              </w:rPr>
              <w:t>капитального и текущего ремонта</w:t>
            </w:r>
          </w:p>
        </w:tc>
        <w:tc>
          <w:tcPr>
            <w:tcW w:w="1276" w:type="dxa"/>
            <w:vAlign w:val="center"/>
          </w:tcPr>
          <w:p w:rsidR="00A96319" w:rsidRPr="007B09F4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09F4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A96319" w:rsidRPr="007B09F4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09F4">
              <w:rPr>
                <w:rFonts w:ascii="Times New Roman" w:hAnsi="Times New Roman"/>
                <w:sz w:val="18"/>
                <w:szCs w:val="18"/>
              </w:rPr>
              <w:t>Число  спортивных сооружений города Ржева Тверской области, требующих капитального и текущего ремонта/общее число  спортивных сооружений  города Ржева Тверской области * 100%</w:t>
            </w:r>
          </w:p>
        </w:tc>
        <w:tc>
          <w:tcPr>
            <w:tcW w:w="3427" w:type="dxa"/>
            <w:noWrap/>
            <w:vAlign w:val="center"/>
          </w:tcPr>
          <w:p w:rsidR="00A96319" w:rsidRPr="007B09F4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09F4">
              <w:rPr>
                <w:rFonts w:ascii="Times New Roman" w:hAnsi="Times New Roman"/>
                <w:sz w:val="18"/>
                <w:szCs w:val="18"/>
              </w:rPr>
              <w:t>Информация руководителей УДОД спортивной направленности</w:t>
            </w:r>
          </w:p>
        </w:tc>
      </w:tr>
      <w:tr w:rsidR="00A96319" w:rsidRPr="005B3173" w:rsidTr="00F16252">
        <w:trPr>
          <w:trHeight w:val="408"/>
        </w:trPr>
        <w:tc>
          <w:tcPr>
            <w:tcW w:w="5527" w:type="dxa"/>
            <w:vAlign w:val="center"/>
          </w:tcPr>
          <w:p w:rsidR="00A96319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6ED2">
              <w:rPr>
                <w:rFonts w:ascii="Times New Roman" w:hAnsi="Times New Roman"/>
                <w:b/>
                <w:sz w:val="20"/>
                <w:szCs w:val="20"/>
              </w:rPr>
              <w:t>Задача    2</w:t>
            </w:r>
            <w:r w:rsidRPr="00A56ED2">
              <w:rPr>
                <w:rFonts w:ascii="Times New Roman" w:hAnsi="Times New Roman"/>
                <w:sz w:val="20"/>
                <w:szCs w:val="20"/>
              </w:rPr>
              <w:t xml:space="preserve">  "Проведение капитального и текущего ремонта в учреждениях спортивной направленности города Ржева Тверской области"</w:t>
            </w:r>
          </w:p>
        </w:tc>
        <w:tc>
          <w:tcPr>
            <w:tcW w:w="1276" w:type="dxa"/>
            <w:vAlign w:val="center"/>
          </w:tcPr>
          <w:p w:rsidR="00A96319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noWrap/>
            <w:vAlign w:val="center"/>
          </w:tcPr>
          <w:p w:rsidR="00A96319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96319" w:rsidRPr="005B3173" w:rsidTr="00F16252">
        <w:trPr>
          <w:trHeight w:val="408"/>
        </w:trPr>
        <w:tc>
          <w:tcPr>
            <w:tcW w:w="5527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3D73">
              <w:rPr>
                <w:rFonts w:ascii="Times New Roman" w:hAnsi="Times New Roman"/>
                <w:b/>
                <w:sz w:val="20"/>
                <w:szCs w:val="20"/>
              </w:rPr>
              <w:t>Показатель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Доля  денежных средств, выделенных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для проведения текущего и капитального ремонта спортивных образовательных учреждений в общем объ</w:t>
            </w:r>
            <w:r>
              <w:rPr>
                <w:rFonts w:ascii="Times New Roman" w:hAnsi="Times New Roman"/>
                <w:sz w:val="20"/>
                <w:szCs w:val="20"/>
              </w:rPr>
              <w:t>еме средств, выделенных на Программу</w:t>
            </w:r>
          </w:p>
        </w:tc>
        <w:tc>
          <w:tcPr>
            <w:tcW w:w="1276" w:type="dxa"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Денежные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/>
                <w:sz w:val="20"/>
                <w:szCs w:val="20"/>
              </w:rPr>
              <w:t>а, выделенные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для проведения текущего и капитального ремонта спортивных образовательных учреждений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общий объем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средств, выделенных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Программу * 100%</w:t>
            </w:r>
          </w:p>
        </w:tc>
        <w:tc>
          <w:tcPr>
            <w:tcW w:w="3427" w:type="dxa"/>
            <w:noWrap/>
            <w:vAlign w:val="center"/>
          </w:tcPr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водной бюджетной росписи на 2015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 и плановый период 2015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годов</w:t>
            </w:r>
          </w:p>
          <w:p w:rsidR="00A96319" w:rsidRPr="005B3173" w:rsidRDefault="00A96319" w:rsidP="00F16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96319" w:rsidRDefault="00A96319" w:rsidP="00E71771">
      <w:pPr>
        <w:pStyle w:val="ListParagraph"/>
        <w:ind w:left="0"/>
        <w:rPr>
          <w:rFonts w:ascii="Times New Roman" w:hAnsi="Times New Roman"/>
        </w:rPr>
      </w:pPr>
    </w:p>
    <w:sectPr w:rsidR="00A96319" w:rsidSect="001D17B3">
      <w:pgSz w:w="16838" w:h="11906" w:orient="landscape"/>
      <w:pgMar w:top="902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8648D"/>
    <w:multiLevelType w:val="hybridMultilevel"/>
    <w:tmpl w:val="62EEB20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7A71B8A"/>
    <w:multiLevelType w:val="hybridMultilevel"/>
    <w:tmpl w:val="DD021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156DC1"/>
    <w:multiLevelType w:val="hybridMultilevel"/>
    <w:tmpl w:val="955C5CF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B8F"/>
    <w:rsid w:val="00036023"/>
    <w:rsid w:val="0005159E"/>
    <w:rsid w:val="00053818"/>
    <w:rsid w:val="000632E5"/>
    <w:rsid w:val="00087001"/>
    <w:rsid w:val="000A5FEF"/>
    <w:rsid w:val="000C0EB5"/>
    <w:rsid w:val="000E252F"/>
    <w:rsid w:val="000E4242"/>
    <w:rsid w:val="000F0FDB"/>
    <w:rsid w:val="000F3D30"/>
    <w:rsid w:val="00112912"/>
    <w:rsid w:val="00117217"/>
    <w:rsid w:val="00134331"/>
    <w:rsid w:val="00135500"/>
    <w:rsid w:val="001449D3"/>
    <w:rsid w:val="001709C0"/>
    <w:rsid w:val="00193B8F"/>
    <w:rsid w:val="00193DD7"/>
    <w:rsid w:val="00195B70"/>
    <w:rsid w:val="001B5EC1"/>
    <w:rsid w:val="001D17B3"/>
    <w:rsid w:val="001F2A23"/>
    <w:rsid w:val="001F7BB5"/>
    <w:rsid w:val="00223E95"/>
    <w:rsid w:val="00252C16"/>
    <w:rsid w:val="002747D3"/>
    <w:rsid w:val="002A4F18"/>
    <w:rsid w:val="002D25FF"/>
    <w:rsid w:val="002D44F5"/>
    <w:rsid w:val="002E00A6"/>
    <w:rsid w:val="00301564"/>
    <w:rsid w:val="003544B8"/>
    <w:rsid w:val="00361A67"/>
    <w:rsid w:val="00366D15"/>
    <w:rsid w:val="00377727"/>
    <w:rsid w:val="003E2920"/>
    <w:rsid w:val="004075BE"/>
    <w:rsid w:val="00445A81"/>
    <w:rsid w:val="00447C73"/>
    <w:rsid w:val="004539D5"/>
    <w:rsid w:val="00464EB4"/>
    <w:rsid w:val="004728A6"/>
    <w:rsid w:val="004803AE"/>
    <w:rsid w:val="004A58F9"/>
    <w:rsid w:val="004E0E17"/>
    <w:rsid w:val="004F036C"/>
    <w:rsid w:val="004F79B3"/>
    <w:rsid w:val="00506EEB"/>
    <w:rsid w:val="0051041F"/>
    <w:rsid w:val="0052129C"/>
    <w:rsid w:val="005239E1"/>
    <w:rsid w:val="005256C2"/>
    <w:rsid w:val="005316A6"/>
    <w:rsid w:val="00591AE8"/>
    <w:rsid w:val="00591F91"/>
    <w:rsid w:val="005A1C0E"/>
    <w:rsid w:val="005B3173"/>
    <w:rsid w:val="005D1DDB"/>
    <w:rsid w:val="005E471F"/>
    <w:rsid w:val="005F2D20"/>
    <w:rsid w:val="00600B7F"/>
    <w:rsid w:val="006152F6"/>
    <w:rsid w:val="006378AC"/>
    <w:rsid w:val="00680872"/>
    <w:rsid w:val="006C2769"/>
    <w:rsid w:val="006D0D40"/>
    <w:rsid w:val="006D7A7B"/>
    <w:rsid w:val="006D7F40"/>
    <w:rsid w:val="006E0BAC"/>
    <w:rsid w:val="006F1114"/>
    <w:rsid w:val="00706F6F"/>
    <w:rsid w:val="00742590"/>
    <w:rsid w:val="0075022C"/>
    <w:rsid w:val="0076136B"/>
    <w:rsid w:val="00771BDA"/>
    <w:rsid w:val="00772A9A"/>
    <w:rsid w:val="007A1D2F"/>
    <w:rsid w:val="007B09F4"/>
    <w:rsid w:val="007C6D10"/>
    <w:rsid w:val="007C789A"/>
    <w:rsid w:val="007D7C40"/>
    <w:rsid w:val="007E4D05"/>
    <w:rsid w:val="008053C2"/>
    <w:rsid w:val="00806EB3"/>
    <w:rsid w:val="008079EC"/>
    <w:rsid w:val="00813188"/>
    <w:rsid w:val="00814387"/>
    <w:rsid w:val="00832976"/>
    <w:rsid w:val="008336E4"/>
    <w:rsid w:val="008844F0"/>
    <w:rsid w:val="008852E5"/>
    <w:rsid w:val="008C4FAD"/>
    <w:rsid w:val="008C7A3A"/>
    <w:rsid w:val="008D22E1"/>
    <w:rsid w:val="008E2089"/>
    <w:rsid w:val="008E51F6"/>
    <w:rsid w:val="008F1796"/>
    <w:rsid w:val="008F25BE"/>
    <w:rsid w:val="008F2D47"/>
    <w:rsid w:val="00907F30"/>
    <w:rsid w:val="00915866"/>
    <w:rsid w:val="00924343"/>
    <w:rsid w:val="00936563"/>
    <w:rsid w:val="00944669"/>
    <w:rsid w:val="00947C11"/>
    <w:rsid w:val="00960BB6"/>
    <w:rsid w:val="0096321A"/>
    <w:rsid w:val="00965B22"/>
    <w:rsid w:val="00984C0A"/>
    <w:rsid w:val="009A4883"/>
    <w:rsid w:val="009B41DD"/>
    <w:rsid w:val="009F2294"/>
    <w:rsid w:val="00A079A4"/>
    <w:rsid w:val="00A07CB6"/>
    <w:rsid w:val="00A30F7E"/>
    <w:rsid w:val="00A31FC9"/>
    <w:rsid w:val="00A33EF7"/>
    <w:rsid w:val="00A40629"/>
    <w:rsid w:val="00A56ED2"/>
    <w:rsid w:val="00A57267"/>
    <w:rsid w:val="00A62964"/>
    <w:rsid w:val="00A64FFD"/>
    <w:rsid w:val="00A7509C"/>
    <w:rsid w:val="00A96319"/>
    <w:rsid w:val="00AC49D6"/>
    <w:rsid w:val="00AD525D"/>
    <w:rsid w:val="00AE2E77"/>
    <w:rsid w:val="00AF0E43"/>
    <w:rsid w:val="00AF6C82"/>
    <w:rsid w:val="00AF7040"/>
    <w:rsid w:val="00B0352E"/>
    <w:rsid w:val="00B1175D"/>
    <w:rsid w:val="00B14E83"/>
    <w:rsid w:val="00B32AC9"/>
    <w:rsid w:val="00B53C43"/>
    <w:rsid w:val="00B626E5"/>
    <w:rsid w:val="00B67DD0"/>
    <w:rsid w:val="00B8636C"/>
    <w:rsid w:val="00BC0639"/>
    <w:rsid w:val="00BC3DEA"/>
    <w:rsid w:val="00BD24B6"/>
    <w:rsid w:val="00BD3460"/>
    <w:rsid w:val="00C02CC6"/>
    <w:rsid w:val="00C04FB1"/>
    <w:rsid w:val="00C130B0"/>
    <w:rsid w:val="00C5241E"/>
    <w:rsid w:val="00C563E9"/>
    <w:rsid w:val="00C65DB6"/>
    <w:rsid w:val="00C81385"/>
    <w:rsid w:val="00CC29CE"/>
    <w:rsid w:val="00CD2228"/>
    <w:rsid w:val="00CF6C1C"/>
    <w:rsid w:val="00D13D73"/>
    <w:rsid w:val="00D14DFF"/>
    <w:rsid w:val="00D249CE"/>
    <w:rsid w:val="00D5693D"/>
    <w:rsid w:val="00D71069"/>
    <w:rsid w:val="00DA2EC5"/>
    <w:rsid w:val="00DA4958"/>
    <w:rsid w:val="00DB04DD"/>
    <w:rsid w:val="00DE3AB9"/>
    <w:rsid w:val="00E04802"/>
    <w:rsid w:val="00E32CDB"/>
    <w:rsid w:val="00E34EC1"/>
    <w:rsid w:val="00E65971"/>
    <w:rsid w:val="00E71771"/>
    <w:rsid w:val="00E946C9"/>
    <w:rsid w:val="00EA0866"/>
    <w:rsid w:val="00EB41F0"/>
    <w:rsid w:val="00EC2F5E"/>
    <w:rsid w:val="00EC3270"/>
    <w:rsid w:val="00F16252"/>
    <w:rsid w:val="00F16349"/>
    <w:rsid w:val="00F629B1"/>
    <w:rsid w:val="00F63BFF"/>
    <w:rsid w:val="00F711AD"/>
    <w:rsid w:val="00F733C4"/>
    <w:rsid w:val="00F77CF9"/>
    <w:rsid w:val="00F81A1C"/>
    <w:rsid w:val="00F86B96"/>
    <w:rsid w:val="00FC1A0F"/>
    <w:rsid w:val="00FC1EC5"/>
    <w:rsid w:val="00FD4049"/>
    <w:rsid w:val="00FF2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4B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3B8F"/>
    <w:pPr>
      <w:ind w:left="720"/>
      <w:contextualSpacing/>
    </w:pPr>
  </w:style>
  <w:style w:type="table" w:styleId="TableGrid">
    <w:name w:val="Table Grid"/>
    <w:basedOn w:val="TableNormal"/>
    <w:uiPriority w:val="99"/>
    <w:rsid w:val="00193B8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BD24B6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BD24B6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font6">
    <w:name w:val="font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font7">
    <w:name w:val="font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18"/>
      <w:szCs w:val="18"/>
    </w:rPr>
  </w:style>
  <w:style w:type="paragraph" w:customStyle="1" w:styleId="font8">
    <w:name w:val="font8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font9">
    <w:name w:val="font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0">
    <w:name w:val="font10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1">
    <w:name w:val="font11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2">
    <w:name w:val="font12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3">
    <w:name w:val="font13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4">
    <w:name w:val="font14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5">
    <w:name w:val="font15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6">
    <w:name w:val="font1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7">
    <w:name w:val="font1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8">
    <w:name w:val="font18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18"/>
      <w:szCs w:val="18"/>
    </w:rPr>
  </w:style>
  <w:style w:type="paragraph" w:customStyle="1" w:styleId="font19">
    <w:name w:val="font1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18"/>
      <w:szCs w:val="18"/>
    </w:rPr>
  </w:style>
  <w:style w:type="paragraph" w:customStyle="1" w:styleId="xl65">
    <w:name w:val="xl6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66">
    <w:name w:val="xl6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70">
    <w:name w:val="xl70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xl71">
    <w:name w:val="xl7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2">
    <w:name w:val="xl72"/>
    <w:basedOn w:val="Normal"/>
    <w:uiPriority w:val="99"/>
    <w:rsid w:val="00BD24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74">
    <w:name w:val="xl74"/>
    <w:basedOn w:val="Normal"/>
    <w:uiPriority w:val="99"/>
    <w:rsid w:val="00BD24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5">
    <w:name w:val="xl7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6">
    <w:name w:val="xl76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78">
    <w:name w:val="xl78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0">
    <w:name w:val="xl80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1">
    <w:name w:val="xl8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85">
    <w:name w:val="xl8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86">
    <w:name w:val="xl86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7">
    <w:name w:val="xl87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8">
    <w:name w:val="xl88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9">
    <w:name w:val="xl89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90">
    <w:name w:val="xl90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xl91">
    <w:name w:val="xl9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92">
    <w:name w:val="xl92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93">
    <w:name w:val="xl93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D24B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D24B6"/>
    <w:rPr>
      <w:rFonts w:cs="Times New Roman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7D7C4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7D7C40"/>
    <w:pPr>
      <w:shd w:val="clear" w:color="auto" w:fill="FFFFFF"/>
      <w:spacing w:after="0" w:line="317" w:lineRule="exact"/>
      <w:ind w:firstLine="720"/>
      <w:jc w:val="both"/>
    </w:pPr>
    <w:rPr>
      <w:rFonts w:ascii="Times New Roman" w:hAnsi="Times New Roman"/>
      <w:sz w:val="23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7E4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4D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56ED2"/>
    <w:pPr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7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1033</TotalTime>
  <Pages>4</Pages>
  <Words>1238</Words>
  <Characters>7058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mahinistka</cp:lastModifiedBy>
  <cp:revision>93</cp:revision>
  <cp:lastPrinted>2017-04-05T13:39:00Z</cp:lastPrinted>
  <dcterms:created xsi:type="dcterms:W3CDTF">2013-11-07T13:21:00Z</dcterms:created>
  <dcterms:modified xsi:type="dcterms:W3CDTF">2017-04-14T08:00:00Z</dcterms:modified>
</cp:coreProperties>
</file>